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84" w:rsidRDefault="00056AAD" w:rsidP="00056AAD">
      <w:pPr>
        <w:pStyle w:val="Titre"/>
      </w:pPr>
      <w:r>
        <w:t xml:space="preserve">Validations de l’activité GNU/Linux en mode console sur </w:t>
      </w:r>
      <w:proofErr w:type="spellStart"/>
      <w:r>
        <w:t>Raspberry</w:t>
      </w:r>
      <w:proofErr w:type="spellEnd"/>
      <w:r>
        <w:t xml:space="preserve"> Pi.</w:t>
      </w:r>
    </w:p>
    <w:p w:rsidR="00056AAD" w:rsidRDefault="00056AAD" w:rsidP="00056AAD">
      <w:pPr>
        <w:jc w:val="center"/>
      </w:pPr>
      <w:r>
        <w:rPr>
          <w:noProof/>
          <w:lang w:eastAsia="fr-FR"/>
        </w:rPr>
        <w:drawing>
          <wp:inline distT="0" distB="0" distL="0" distR="0">
            <wp:extent cx="4572009" cy="6094489"/>
            <wp:effectExtent l="19050" t="0" r="0" b="0"/>
            <wp:docPr id="1" name="Image 0" descr="GNU_Linux_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NU_Linux_Poste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9" cy="6094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10730" w:type="dxa"/>
        <w:tblLayout w:type="fixed"/>
        <w:tblLook w:val="04A0"/>
      </w:tblPr>
      <w:tblGrid>
        <w:gridCol w:w="2235"/>
        <w:gridCol w:w="943"/>
        <w:gridCol w:w="944"/>
        <w:gridCol w:w="944"/>
        <w:gridCol w:w="944"/>
        <w:gridCol w:w="944"/>
        <w:gridCol w:w="944"/>
        <w:gridCol w:w="944"/>
        <w:gridCol w:w="944"/>
        <w:gridCol w:w="944"/>
      </w:tblGrid>
      <w:tr w:rsidR="00056AAD" w:rsidTr="00656127">
        <w:trPr>
          <w:cantSplit/>
          <w:trHeight w:val="3626"/>
        </w:trPr>
        <w:tc>
          <w:tcPr>
            <w:tcW w:w="2235" w:type="dxa"/>
            <w:tcBorders>
              <w:top w:val="nil"/>
              <w:left w:val="nil"/>
            </w:tcBorders>
          </w:tcPr>
          <w:p w:rsidR="00056AAD" w:rsidRPr="00656127" w:rsidRDefault="00056AAD" w:rsidP="00056AA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Validation1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Création de l’arborescence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Validation2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Modification de l’arborescence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 xml:space="preserve">3 </w:t>
            </w:r>
            <w:r>
              <w:t>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Navigation et gestion des fichiers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4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Redirection d’un flux de données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5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Création de groupes et d’utilisateurs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6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Droit d’accès fichier « doc.txt »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7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Droit d’accès fichier « doc.txt »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8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Droit d’accès fichier « doc.txt »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Pr="00056AAD" w:rsidRDefault="00056AAD" w:rsidP="00656127">
            <w:pPr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056AAD" w:rsidTr="00533157">
        <w:trPr>
          <w:trHeight w:val="1101"/>
        </w:trPr>
        <w:tc>
          <w:tcPr>
            <w:tcW w:w="2235" w:type="dxa"/>
            <w:vAlign w:val="center"/>
          </w:tcPr>
          <w:p w:rsidR="00056AAD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MAIRE Valentin</w:t>
            </w:r>
          </w:p>
          <w:p w:rsidR="00533157" w:rsidRPr="00656127" w:rsidRDefault="00533157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PASQUIER Samuel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533157">
        <w:trPr>
          <w:trHeight w:val="1101"/>
        </w:trPr>
        <w:tc>
          <w:tcPr>
            <w:tcW w:w="2235" w:type="dxa"/>
            <w:vAlign w:val="center"/>
          </w:tcPr>
          <w:p w:rsidR="00056AAD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MASELLI Geoffroy</w:t>
            </w:r>
          </w:p>
          <w:p w:rsidR="00533157" w:rsidRPr="00656127" w:rsidRDefault="00533157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ULUSOY Hasan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533157">
        <w:trPr>
          <w:trHeight w:val="1101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MONTUSCHI Charles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533157">
        <w:trPr>
          <w:trHeight w:val="1101"/>
        </w:trPr>
        <w:tc>
          <w:tcPr>
            <w:tcW w:w="2235" w:type="dxa"/>
            <w:vAlign w:val="center"/>
          </w:tcPr>
          <w:p w:rsidR="00056AAD" w:rsidRDefault="00533157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PICORE Remi</w:t>
            </w:r>
          </w:p>
          <w:p w:rsidR="00533157" w:rsidRPr="00656127" w:rsidRDefault="00533157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POUTRIEUX Alexis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533157">
        <w:trPr>
          <w:trHeight w:val="1101"/>
        </w:trPr>
        <w:tc>
          <w:tcPr>
            <w:tcW w:w="2235" w:type="dxa"/>
            <w:vAlign w:val="center"/>
          </w:tcPr>
          <w:p w:rsidR="00056AAD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PEREGRINA Olivier</w:t>
            </w:r>
          </w:p>
          <w:p w:rsidR="00533157" w:rsidRPr="00656127" w:rsidRDefault="00533157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SAUCE Ludovic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533157">
        <w:trPr>
          <w:trHeight w:val="1101"/>
        </w:trPr>
        <w:tc>
          <w:tcPr>
            <w:tcW w:w="2235" w:type="dxa"/>
            <w:vAlign w:val="center"/>
          </w:tcPr>
          <w:p w:rsidR="00056AAD" w:rsidRDefault="00533157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RAMAND Valentin</w:t>
            </w:r>
          </w:p>
          <w:p w:rsidR="00533157" w:rsidRPr="00656127" w:rsidRDefault="00533157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WALQUEVIS Guillaume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</w:tbl>
    <w:p w:rsidR="00056AAD" w:rsidRDefault="00056AAD" w:rsidP="00056AAD"/>
    <w:p w:rsidR="00056AAD" w:rsidRPr="00056AAD" w:rsidRDefault="00056AAD" w:rsidP="00056AAD"/>
    <w:sectPr w:rsidR="00056AAD" w:rsidRPr="00056AAD" w:rsidSect="00B303E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530" w:right="1134" w:bottom="1418" w:left="851" w:header="568" w:footer="21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0E6" w:rsidRDefault="000630E6" w:rsidP="00E5315F">
      <w:r>
        <w:separator/>
      </w:r>
    </w:p>
  </w:endnote>
  <w:endnote w:type="continuationSeparator" w:id="0">
    <w:p w:rsidR="000630E6" w:rsidRDefault="000630E6" w:rsidP="00E53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Ind w:w="-34" w:type="dxa"/>
      <w:tblLayout w:type="fixed"/>
      <w:tblLook w:val="04A0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B303E7" w:rsidRDefault="00056AAD" w:rsidP="00056AAD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>GNU/Linux en mode console</w:t>
          </w: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Content>
              <w:r>
                <w:t xml:space="preserve">Page </w:t>
              </w:r>
              <w:fldSimple w:instr=" PAGE ">
                <w:r w:rsidR="00533157">
                  <w:rPr>
                    <w:noProof/>
                  </w:rPr>
                  <w:t>2</w:t>
                </w:r>
              </w:fldSimple>
              <w:r>
                <w:t xml:space="preserve"> sur </w:t>
              </w:r>
              <w:fldSimple w:instr=" NUMPAGES  ">
                <w:r w:rsidR="00533157">
                  <w:rPr>
                    <w:noProof/>
                  </w:rPr>
                  <w:t>2</w:t>
                </w:r>
              </w:fldSimple>
            </w:sdtContent>
          </w:sdt>
        </w:p>
        <w:p w:rsidR="00026422" w:rsidRDefault="00026422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26422" w:rsidRDefault="00026422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Ind w:w="-34" w:type="dxa"/>
      <w:tblLayout w:type="fixed"/>
      <w:tblLook w:val="04A0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017592" w:rsidRDefault="00026422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7F47FC">
          <w:pPr>
            <w:pStyle w:val="FooterRight"/>
            <w:jc w:val="left"/>
          </w:pPr>
        </w:p>
      </w:tc>
    </w:tr>
  </w:tbl>
  <w:p w:rsidR="00026422" w:rsidRDefault="0002642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0E6" w:rsidRDefault="000630E6" w:rsidP="00E5315F">
      <w:r>
        <w:separator/>
      </w:r>
    </w:p>
  </w:footnote>
  <w:footnote w:type="continuationSeparator" w:id="0">
    <w:p w:rsidR="000630E6" w:rsidRDefault="000630E6" w:rsidP="00E53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22" w:rsidRPr="00B303E7" w:rsidRDefault="00026422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Ind w:w="-34" w:type="dxa"/>
      <w:tblLayout w:type="fixed"/>
      <w:tblLook w:val="04A0"/>
    </w:tblPr>
    <w:tblGrid>
      <w:gridCol w:w="6621"/>
      <w:gridCol w:w="255"/>
      <w:gridCol w:w="3308"/>
    </w:tblGrid>
    <w:tr w:rsidR="00026422" w:rsidTr="007F47FC">
      <w:tc>
        <w:tcPr>
          <w:tcW w:w="3251" w:type="pct"/>
          <w:shd w:val="clear" w:color="auto" w:fill="AAC838"/>
        </w:tcPr>
        <w:p w:rsidR="00026422" w:rsidRPr="001614DD" w:rsidRDefault="00026422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740"/>
    </w:tblGrid>
    <w:tr w:rsidR="00026422" w:rsidRPr="00667E55" w:rsidTr="007F47FC">
      <w:trPr>
        <w:trHeight w:val="1050"/>
      </w:trPr>
      <w:tc>
        <w:tcPr>
          <w:tcW w:w="10740" w:type="dxa"/>
          <w:vAlign w:val="center"/>
        </w:tcPr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26422" w:rsidRPr="00667E55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26422" w:rsidRDefault="00026422" w:rsidP="00B303E7">
    <w:pPr>
      <w:pStyle w:val="En-tte"/>
    </w:pPr>
  </w:p>
  <w:p w:rsidR="00026422" w:rsidRPr="00B303E7" w:rsidRDefault="00026422" w:rsidP="00B303E7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8.5pt;height:18.5pt" o:bullet="t">
        <v:imagedata r:id="rId1" o:title="nav_go"/>
      </v:shape>
    </w:pict>
  </w:numPicBullet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54F6"/>
    <w:multiLevelType w:val="hybridMultilevel"/>
    <w:tmpl w:val="6F5ED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6081098"/>
    <w:multiLevelType w:val="hybridMultilevel"/>
    <w:tmpl w:val="739A5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A7847"/>
    <w:multiLevelType w:val="hybridMultilevel"/>
    <w:tmpl w:val="EB3AB7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D7B0B"/>
    <w:multiLevelType w:val="hybridMultilevel"/>
    <w:tmpl w:val="3AECBB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6637"/>
    <w:multiLevelType w:val="hybridMultilevel"/>
    <w:tmpl w:val="3D9E5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07441"/>
    <w:multiLevelType w:val="hybridMultilevel"/>
    <w:tmpl w:val="4E44D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A2F71"/>
    <w:multiLevelType w:val="hybridMultilevel"/>
    <w:tmpl w:val="7A0A38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F78BD"/>
    <w:multiLevelType w:val="hybridMultilevel"/>
    <w:tmpl w:val="A05EB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2D63"/>
    <w:multiLevelType w:val="hybridMultilevel"/>
    <w:tmpl w:val="C246852E"/>
    <w:lvl w:ilvl="0" w:tplc="040C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20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B476B23"/>
    <w:multiLevelType w:val="hybridMultilevel"/>
    <w:tmpl w:val="C51AF32E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40658"/>
    <w:multiLevelType w:val="hybridMultilevel"/>
    <w:tmpl w:val="FE7E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5453D"/>
    <w:multiLevelType w:val="hybridMultilevel"/>
    <w:tmpl w:val="E1DA20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462B"/>
    <w:multiLevelType w:val="hybridMultilevel"/>
    <w:tmpl w:val="7EF053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467942"/>
    <w:multiLevelType w:val="hybridMultilevel"/>
    <w:tmpl w:val="469676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6E0F"/>
    <w:multiLevelType w:val="hybridMultilevel"/>
    <w:tmpl w:val="F4A051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E61A0"/>
    <w:multiLevelType w:val="hybridMultilevel"/>
    <w:tmpl w:val="18EEBA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5E06"/>
    <w:multiLevelType w:val="hybridMultilevel"/>
    <w:tmpl w:val="C08657C6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4D516431"/>
    <w:multiLevelType w:val="hybridMultilevel"/>
    <w:tmpl w:val="D96805E0"/>
    <w:lvl w:ilvl="0" w:tplc="2B3AD16E">
      <w:start w:val="1"/>
      <w:numFmt w:val="bullet"/>
      <w:lvlText w:val=""/>
      <w:lvlPicBulletId w:val="0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4DA273B5"/>
    <w:multiLevelType w:val="multilevel"/>
    <w:tmpl w:val="7A0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A39AB"/>
    <w:multiLevelType w:val="multilevel"/>
    <w:tmpl w:val="3B4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905AF6"/>
    <w:multiLevelType w:val="hybridMultilevel"/>
    <w:tmpl w:val="BA98F140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7C1C"/>
    <w:multiLevelType w:val="hybridMultilevel"/>
    <w:tmpl w:val="24CAB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639F4"/>
    <w:multiLevelType w:val="multilevel"/>
    <w:tmpl w:val="08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2130B"/>
    <w:multiLevelType w:val="hybridMultilevel"/>
    <w:tmpl w:val="67E89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E18E8"/>
    <w:multiLevelType w:val="hybridMultilevel"/>
    <w:tmpl w:val="4F086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157BD"/>
    <w:multiLevelType w:val="hybridMultilevel"/>
    <w:tmpl w:val="8B5A7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1358E"/>
    <w:multiLevelType w:val="hybridMultilevel"/>
    <w:tmpl w:val="85B269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D0168"/>
    <w:multiLevelType w:val="hybridMultilevel"/>
    <w:tmpl w:val="41969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2"/>
  </w:num>
  <w:num w:numId="4">
    <w:abstractNumId w:val="21"/>
  </w:num>
  <w:num w:numId="5">
    <w:abstractNumId w:val="3"/>
  </w:num>
  <w:num w:numId="6">
    <w:abstractNumId w:val="0"/>
  </w:num>
  <w:num w:numId="7">
    <w:abstractNumId w:val="28"/>
  </w:num>
  <w:num w:numId="8">
    <w:abstractNumId w:val="31"/>
  </w:num>
  <w:num w:numId="9">
    <w:abstractNumId w:val="10"/>
  </w:num>
  <w:num w:numId="10">
    <w:abstractNumId w:val="26"/>
  </w:num>
  <w:num w:numId="11">
    <w:abstractNumId w:val="29"/>
  </w:num>
  <w:num w:numId="12">
    <w:abstractNumId w:val="14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2"/>
  </w:num>
  <w:num w:numId="17">
    <w:abstractNumId w:val="20"/>
  </w:num>
  <w:num w:numId="18">
    <w:abstractNumId w:val="25"/>
  </w:num>
  <w:num w:numId="19">
    <w:abstractNumId w:val="13"/>
  </w:num>
  <w:num w:numId="20">
    <w:abstractNumId w:val="30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3"/>
  </w:num>
  <w:num w:numId="26">
    <w:abstractNumId w:val="27"/>
  </w:num>
  <w:num w:numId="27">
    <w:abstractNumId w:val="24"/>
  </w:num>
  <w:num w:numId="28">
    <w:abstractNumId w:val="5"/>
  </w:num>
  <w:num w:numId="29">
    <w:abstractNumId w:val="2"/>
  </w:num>
  <w:num w:numId="30">
    <w:abstractNumId w:val="32"/>
  </w:num>
  <w:num w:numId="31">
    <w:abstractNumId w:val="9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70338"/>
  </w:hdrShapeDefaults>
  <w:footnotePr>
    <w:footnote w:id="-1"/>
    <w:footnote w:id="0"/>
  </w:footnotePr>
  <w:endnotePr>
    <w:endnote w:id="-1"/>
    <w:endnote w:id="0"/>
  </w:endnotePr>
  <w:compat/>
  <w:rsids>
    <w:rsidRoot w:val="00656127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340B"/>
    <w:rsid w:val="0004662A"/>
    <w:rsid w:val="00046E12"/>
    <w:rsid w:val="00053712"/>
    <w:rsid w:val="00054968"/>
    <w:rsid w:val="00055A40"/>
    <w:rsid w:val="00056746"/>
    <w:rsid w:val="00056AAD"/>
    <w:rsid w:val="00056F48"/>
    <w:rsid w:val="00057629"/>
    <w:rsid w:val="00057826"/>
    <w:rsid w:val="00057B78"/>
    <w:rsid w:val="0006197A"/>
    <w:rsid w:val="00062F0B"/>
    <w:rsid w:val="000630E6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5324"/>
    <w:rsid w:val="000939F1"/>
    <w:rsid w:val="000958B1"/>
    <w:rsid w:val="000963F7"/>
    <w:rsid w:val="00097CDB"/>
    <w:rsid w:val="00097F1B"/>
    <w:rsid w:val="00097FB4"/>
    <w:rsid w:val="000A0BE8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F05D6"/>
    <w:rsid w:val="000F0B35"/>
    <w:rsid w:val="000F1949"/>
    <w:rsid w:val="000F6CDC"/>
    <w:rsid w:val="0010227E"/>
    <w:rsid w:val="00104938"/>
    <w:rsid w:val="00112059"/>
    <w:rsid w:val="001137B0"/>
    <w:rsid w:val="0011472A"/>
    <w:rsid w:val="00115F3F"/>
    <w:rsid w:val="001179FE"/>
    <w:rsid w:val="00122B6E"/>
    <w:rsid w:val="00122FE6"/>
    <w:rsid w:val="00123CDE"/>
    <w:rsid w:val="00130E34"/>
    <w:rsid w:val="00130F19"/>
    <w:rsid w:val="00131356"/>
    <w:rsid w:val="00131BA9"/>
    <w:rsid w:val="00133AB4"/>
    <w:rsid w:val="001360A9"/>
    <w:rsid w:val="00136B2F"/>
    <w:rsid w:val="00137609"/>
    <w:rsid w:val="001403D4"/>
    <w:rsid w:val="00141400"/>
    <w:rsid w:val="00143CFC"/>
    <w:rsid w:val="00144101"/>
    <w:rsid w:val="001464E0"/>
    <w:rsid w:val="00146D93"/>
    <w:rsid w:val="00152181"/>
    <w:rsid w:val="0015301C"/>
    <w:rsid w:val="001532C9"/>
    <w:rsid w:val="00156D01"/>
    <w:rsid w:val="001579BC"/>
    <w:rsid w:val="00161268"/>
    <w:rsid w:val="001665E3"/>
    <w:rsid w:val="00166FFC"/>
    <w:rsid w:val="001674D5"/>
    <w:rsid w:val="00167969"/>
    <w:rsid w:val="00170F76"/>
    <w:rsid w:val="00173055"/>
    <w:rsid w:val="0017494B"/>
    <w:rsid w:val="0017495F"/>
    <w:rsid w:val="00175A47"/>
    <w:rsid w:val="00180AD9"/>
    <w:rsid w:val="0018256C"/>
    <w:rsid w:val="00183808"/>
    <w:rsid w:val="001848CE"/>
    <w:rsid w:val="001903FF"/>
    <w:rsid w:val="00190695"/>
    <w:rsid w:val="00190CFE"/>
    <w:rsid w:val="001A0111"/>
    <w:rsid w:val="001A3A54"/>
    <w:rsid w:val="001A3CE4"/>
    <w:rsid w:val="001A5EFA"/>
    <w:rsid w:val="001A6965"/>
    <w:rsid w:val="001A69C0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8A5"/>
    <w:rsid w:val="001E2152"/>
    <w:rsid w:val="001E2423"/>
    <w:rsid w:val="001E35E3"/>
    <w:rsid w:val="001E4A2F"/>
    <w:rsid w:val="001E592E"/>
    <w:rsid w:val="001E659E"/>
    <w:rsid w:val="001E686B"/>
    <w:rsid w:val="001E763C"/>
    <w:rsid w:val="001F0B51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10715"/>
    <w:rsid w:val="00214B43"/>
    <w:rsid w:val="00223479"/>
    <w:rsid w:val="002235EF"/>
    <w:rsid w:val="002245B3"/>
    <w:rsid w:val="002259B8"/>
    <w:rsid w:val="002321ED"/>
    <w:rsid w:val="0023549C"/>
    <w:rsid w:val="0023708A"/>
    <w:rsid w:val="00241317"/>
    <w:rsid w:val="00241F46"/>
    <w:rsid w:val="0024254F"/>
    <w:rsid w:val="00244F12"/>
    <w:rsid w:val="00245FCD"/>
    <w:rsid w:val="002473C2"/>
    <w:rsid w:val="00254080"/>
    <w:rsid w:val="00254720"/>
    <w:rsid w:val="00256F7D"/>
    <w:rsid w:val="00257EAE"/>
    <w:rsid w:val="00261062"/>
    <w:rsid w:val="00262E05"/>
    <w:rsid w:val="002650E6"/>
    <w:rsid w:val="00267D72"/>
    <w:rsid w:val="00267E77"/>
    <w:rsid w:val="00270CB4"/>
    <w:rsid w:val="00277ABA"/>
    <w:rsid w:val="002817CC"/>
    <w:rsid w:val="002854AB"/>
    <w:rsid w:val="002914C5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980"/>
    <w:rsid w:val="002B7C7E"/>
    <w:rsid w:val="002C59D8"/>
    <w:rsid w:val="002C6167"/>
    <w:rsid w:val="002D1B57"/>
    <w:rsid w:val="002D3F73"/>
    <w:rsid w:val="002D6D8F"/>
    <w:rsid w:val="002D7996"/>
    <w:rsid w:val="002E36C6"/>
    <w:rsid w:val="002E42AB"/>
    <w:rsid w:val="002E7CC5"/>
    <w:rsid w:val="002F03BE"/>
    <w:rsid w:val="002F302B"/>
    <w:rsid w:val="002F34DD"/>
    <w:rsid w:val="00300854"/>
    <w:rsid w:val="00303494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6D6B"/>
    <w:rsid w:val="00331D51"/>
    <w:rsid w:val="0033539D"/>
    <w:rsid w:val="0034119D"/>
    <w:rsid w:val="00352CE0"/>
    <w:rsid w:val="0035383F"/>
    <w:rsid w:val="00356495"/>
    <w:rsid w:val="00361243"/>
    <w:rsid w:val="003617A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A145B"/>
    <w:rsid w:val="003A1DFA"/>
    <w:rsid w:val="003A2DF1"/>
    <w:rsid w:val="003A4BEF"/>
    <w:rsid w:val="003B2363"/>
    <w:rsid w:val="003B57AC"/>
    <w:rsid w:val="003B7779"/>
    <w:rsid w:val="003C28B5"/>
    <w:rsid w:val="003C3DA0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23A7"/>
    <w:rsid w:val="003F2612"/>
    <w:rsid w:val="004016F6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606B"/>
    <w:rsid w:val="00436F45"/>
    <w:rsid w:val="004375C0"/>
    <w:rsid w:val="00441BDD"/>
    <w:rsid w:val="00442AAD"/>
    <w:rsid w:val="00442BC5"/>
    <w:rsid w:val="004454DA"/>
    <w:rsid w:val="00446A60"/>
    <w:rsid w:val="00452806"/>
    <w:rsid w:val="00453F5B"/>
    <w:rsid w:val="004546A8"/>
    <w:rsid w:val="00454B8B"/>
    <w:rsid w:val="00456757"/>
    <w:rsid w:val="0046098A"/>
    <w:rsid w:val="00461AD9"/>
    <w:rsid w:val="00462861"/>
    <w:rsid w:val="0046313F"/>
    <w:rsid w:val="00463310"/>
    <w:rsid w:val="00470763"/>
    <w:rsid w:val="004734E3"/>
    <w:rsid w:val="00474553"/>
    <w:rsid w:val="00474A31"/>
    <w:rsid w:val="00476627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4839"/>
    <w:rsid w:val="004A7FE8"/>
    <w:rsid w:val="004B0CAF"/>
    <w:rsid w:val="004B35B2"/>
    <w:rsid w:val="004B45A9"/>
    <w:rsid w:val="004B619F"/>
    <w:rsid w:val="004C35F8"/>
    <w:rsid w:val="004C390C"/>
    <w:rsid w:val="004C3C1E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524C"/>
    <w:rsid w:val="004F536A"/>
    <w:rsid w:val="004F61D6"/>
    <w:rsid w:val="005036E4"/>
    <w:rsid w:val="0050502B"/>
    <w:rsid w:val="00505165"/>
    <w:rsid w:val="00505476"/>
    <w:rsid w:val="00506132"/>
    <w:rsid w:val="0051146D"/>
    <w:rsid w:val="00511FFB"/>
    <w:rsid w:val="00512F69"/>
    <w:rsid w:val="00514400"/>
    <w:rsid w:val="00515C3F"/>
    <w:rsid w:val="00521736"/>
    <w:rsid w:val="00525050"/>
    <w:rsid w:val="00526CA4"/>
    <w:rsid w:val="005317E7"/>
    <w:rsid w:val="00532E32"/>
    <w:rsid w:val="00533157"/>
    <w:rsid w:val="00534363"/>
    <w:rsid w:val="005350D4"/>
    <w:rsid w:val="00540593"/>
    <w:rsid w:val="00541013"/>
    <w:rsid w:val="00541E3E"/>
    <w:rsid w:val="005445D6"/>
    <w:rsid w:val="00545640"/>
    <w:rsid w:val="00545862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81EA2"/>
    <w:rsid w:val="00584605"/>
    <w:rsid w:val="0058511F"/>
    <w:rsid w:val="00590C5A"/>
    <w:rsid w:val="00591BAB"/>
    <w:rsid w:val="00591BF4"/>
    <w:rsid w:val="00592767"/>
    <w:rsid w:val="005934DD"/>
    <w:rsid w:val="00593D35"/>
    <w:rsid w:val="00594D11"/>
    <w:rsid w:val="00595B00"/>
    <w:rsid w:val="005962DD"/>
    <w:rsid w:val="0059761F"/>
    <w:rsid w:val="00597B0D"/>
    <w:rsid w:val="00597BBF"/>
    <w:rsid w:val="005A1AF2"/>
    <w:rsid w:val="005A2C93"/>
    <w:rsid w:val="005A63E8"/>
    <w:rsid w:val="005B12CC"/>
    <w:rsid w:val="005B241F"/>
    <w:rsid w:val="005B2BB0"/>
    <w:rsid w:val="005B4683"/>
    <w:rsid w:val="005B7EF4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33874"/>
    <w:rsid w:val="00635D04"/>
    <w:rsid w:val="006405C6"/>
    <w:rsid w:val="00640F3B"/>
    <w:rsid w:val="00641EB4"/>
    <w:rsid w:val="00642B7E"/>
    <w:rsid w:val="006504D0"/>
    <w:rsid w:val="00654004"/>
    <w:rsid w:val="00656127"/>
    <w:rsid w:val="00656D14"/>
    <w:rsid w:val="00660737"/>
    <w:rsid w:val="00660807"/>
    <w:rsid w:val="00662B58"/>
    <w:rsid w:val="00663D4D"/>
    <w:rsid w:val="00663E38"/>
    <w:rsid w:val="006648B2"/>
    <w:rsid w:val="006674C5"/>
    <w:rsid w:val="006712A2"/>
    <w:rsid w:val="006717FB"/>
    <w:rsid w:val="006734D7"/>
    <w:rsid w:val="00673577"/>
    <w:rsid w:val="0067424E"/>
    <w:rsid w:val="006747E4"/>
    <w:rsid w:val="006763F0"/>
    <w:rsid w:val="00680657"/>
    <w:rsid w:val="006852F7"/>
    <w:rsid w:val="00685795"/>
    <w:rsid w:val="00686897"/>
    <w:rsid w:val="00693D8A"/>
    <w:rsid w:val="00694F57"/>
    <w:rsid w:val="00697629"/>
    <w:rsid w:val="006A0051"/>
    <w:rsid w:val="006A0DE1"/>
    <w:rsid w:val="006A584D"/>
    <w:rsid w:val="006B0B84"/>
    <w:rsid w:val="006B1559"/>
    <w:rsid w:val="006B28F1"/>
    <w:rsid w:val="006C4869"/>
    <w:rsid w:val="006C4A59"/>
    <w:rsid w:val="006C636A"/>
    <w:rsid w:val="006D5F57"/>
    <w:rsid w:val="006D6021"/>
    <w:rsid w:val="006D6033"/>
    <w:rsid w:val="006D6039"/>
    <w:rsid w:val="006D69A0"/>
    <w:rsid w:val="006E3822"/>
    <w:rsid w:val="006E41EF"/>
    <w:rsid w:val="006E5849"/>
    <w:rsid w:val="006F3F13"/>
    <w:rsid w:val="006F5562"/>
    <w:rsid w:val="006F7DE3"/>
    <w:rsid w:val="00700DAB"/>
    <w:rsid w:val="00701999"/>
    <w:rsid w:val="0070659C"/>
    <w:rsid w:val="00706E83"/>
    <w:rsid w:val="00707ECB"/>
    <w:rsid w:val="00710044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7061"/>
    <w:rsid w:val="00747C34"/>
    <w:rsid w:val="00750F6B"/>
    <w:rsid w:val="00755B47"/>
    <w:rsid w:val="00756119"/>
    <w:rsid w:val="00757C1F"/>
    <w:rsid w:val="00762EF2"/>
    <w:rsid w:val="007634D6"/>
    <w:rsid w:val="00764275"/>
    <w:rsid w:val="00764BA2"/>
    <w:rsid w:val="00765A14"/>
    <w:rsid w:val="007673EF"/>
    <w:rsid w:val="00770809"/>
    <w:rsid w:val="00775B98"/>
    <w:rsid w:val="00775EE6"/>
    <w:rsid w:val="00776517"/>
    <w:rsid w:val="00782AD9"/>
    <w:rsid w:val="00787481"/>
    <w:rsid w:val="0079219F"/>
    <w:rsid w:val="00792FAE"/>
    <w:rsid w:val="00793D83"/>
    <w:rsid w:val="00795605"/>
    <w:rsid w:val="007956DD"/>
    <w:rsid w:val="00795809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D0562"/>
    <w:rsid w:val="007D0C53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DB4"/>
    <w:rsid w:val="00814C68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3E45"/>
    <w:rsid w:val="00843E53"/>
    <w:rsid w:val="00844CF2"/>
    <w:rsid w:val="00845056"/>
    <w:rsid w:val="00845270"/>
    <w:rsid w:val="008460C8"/>
    <w:rsid w:val="00846F31"/>
    <w:rsid w:val="00847052"/>
    <w:rsid w:val="008507DE"/>
    <w:rsid w:val="0085426E"/>
    <w:rsid w:val="00854419"/>
    <w:rsid w:val="00854DCA"/>
    <w:rsid w:val="008567CE"/>
    <w:rsid w:val="00857685"/>
    <w:rsid w:val="00861B3B"/>
    <w:rsid w:val="00863D1A"/>
    <w:rsid w:val="0086448E"/>
    <w:rsid w:val="00864D60"/>
    <w:rsid w:val="00866062"/>
    <w:rsid w:val="00866279"/>
    <w:rsid w:val="00872084"/>
    <w:rsid w:val="008749FC"/>
    <w:rsid w:val="00875003"/>
    <w:rsid w:val="00875F1F"/>
    <w:rsid w:val="0087704B"/>
    <w:rsid w:val="00877C8B"/>
    <w:rsid w:val="00884F9D"/>
    <w:rsid w:val="0088716D"/>
    <w:rsid w:val="008921DC"/>
    <w:rsid w:val="00894A0A"/>
    <w:rsid w:val="00894BEA"/>
    <w:rsid w:val="008950F2"/>
    <w:rsid w:val="0089516A"/>
    <w:rsid w:val="0089577E"/>
    <w:rsid w:val="00895F38"/>
    <w:rsid w:val="008A02F9"/>
    <w:rsid w:val="008A385B"/>
    <w:rsid w:val="008A3BC0"/>
    <w:rsid w:val="008A5216"/>
    <w:rsid w:val="008A53A3"/>
    <w:rsid w:val="008B0F89"/>
    <w:rsid w:val="008B1EAA"/>
    <w:rsid w:val="008B713E"/>
    <w:rsid w:val="008B7269"/>
    <w:rsid w:val="008B7E66"/>
    <w:rsid w:val="008C1658"/>
    <w:rsid w:val="008C1E75"/>
    <w:rsid w:val="008C1FCA"/>
    <w:rsid w:val="008C2C24"/>
    <w:rsid w:val="008C599E"/>
    <w:rsid w:val="008C7390"/>
    <w:rsid w:val="008C7BB8"/>
    <w:rsid w:val="008D02B7"/>
    <w:rsid w:val="008D11B2"/>
    <w:rsid w:val="008D1411"/>
    <w:rsid w:val="008D3DC5"/>
    <w:rsid w:val="008D4B9C"/>
    <w:rsid w:val="008D562B"/>
    <w:rsid w:val="008D657E"/>
    <w:rsid w:val="008D774B"/>
    <w:rsid w:val="008E0ABC"/>
    <w:rsid w:val="008E1A2A"/>
    <w:rsid w:val="008E4013"/>
    <w:rsid w:val="008E5B5B"/>
    <w:rsid w:val="008F0093"/>
    <w:rsid w:val="008F33D0"/>
    <w:rsid w:val="008F4E5B"/>
    <w:rsid w:val="008F4F34"/>
    <w:rsid w:val="00904280"/>
    <w:rsid w:val="0090458A"/>
    <w:rsid w:val="009075E3"/>
    <w:rsid w:val="00913DDF"/>
    <w:rsid w:val="00915465"/>
    <w:rsid w:val="0091582E"/>
    <w:rsid w:val="00916D0B"/>
    <w:rsid w:val="00921ED1"/>
    <w:rsid w:val="00922108"/>
    <w:rsid w:val="00930A4A"/>
    <w:rsid w:val="00931470"/>
    <w:rsid w:val="00935213"/>
    <w:rsid w:val="00936007"/>
    <w:rsid w:val="00936013"/>
    <w:rsid w:val="00937D11"/>
    <w:rsid w:val="009403B9"/>
    <w:rsid w:val="009410AF"/>
    <w:rsid w:val="009537B8"/>
    <w:rsid w:val="009554D2"/>
    <w:rsid w:val="00962A56"/>
    <w:rsid w:val="00963778"/>
    <w:rsid w:val="00964E91"/>
    <w:rsid w:val="009651B5"/>
    <w:rsid w:val="009673B1"/>
    <w:rsid w:val="00970853"/>
    <w:rsid w:val="0097096D"/>
    <w:rsid w:val="00972910"/>
    <w:rsid w:val="009754A0"/>
    <w:rsid w:val="00980C33"/>
    <w:rsid w:val="00981952"/>
    <w:rsid w:val="0098552E"/>
    <w:rsid w:val="009870DB"/>
    <w:rsid w:val="00990131"/>
    <w:rsid w:val="00992E87"/>
    <w:rsid w:val="00994607"/>
    <w:rsid w:val="00995BCD"/>
    <w:rsid w:val="009960D4"/>
    <w:rsid w:val="009971C5"/>
    <w:rsid w:val="009A05C4"/>
    <w:rsid w:val="009A0832"/>
    <w:rsid w:val="009A09A1"/>
    <w:rsid w:val="009A4550"/>
    <w:rsid w:val="009B14ED"/>
    <w:rsid w:val="009B29DD"/>
    <w:rsid w:val="009B3024"/>
    <w:rsid w:val="009B3715"/>
    <w:rsid w:val="009C0072"/>
    <w:rsid w:val="009C025E"/>
    <w:rsid w:val="009C1CDB"/>
    <w:rsid w:val="009C2A90"/>
    <w:rsid w:val="009C2E74"/>
    <w:rsid w:val="009C3DC8"/>
    <w:rsid w:val="009C64EE"/>
    <w:rsid w:val="009C75F2"/>
    <w:rsid w:val="009C780C"/>
    <w:rsid w:val="009D0DDB"/>
    <w:rsid w:val="009D1E15"/>
    <w:rsid w:val="009D1E9D"/>
    <w:rsid w:val="009D734A"/>
    <w:rsid w:val="009E0BF8"/>
    <w:rsid w:val="009E1BF5"/>
    <w:rsid w:val="009E3470"/>
    <w:rsid w:val="009E4032"/>
    <w:rsid w:val="009E58F2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7F43"/>
    <w:rsid w:val="00A711F8"/>
    <w:rsid w:val="00A76413"/>
    <w:rsid w:val="00A82782"/>
    <w:rsid w:val="00A84EE2"/>
    <w:rsid w:val="00A86F9A"/>
    <w:rsid w:val="00A90CA9"/>
    <w:rsid w:val="00AA1773"/>
    <w:rsid w:val="00AA32BD"/>
    <w:rsid w:val="00AA5CC4"/>
    <w:rsid w:val="00AB0903"/>
    <w:rsid w:val="00AB23D3"/>
    <w:rsid w:val="00AB4986"/>
    <w:rsid w:val="00AC1188"/>
    <w:rsid w:val="00AC21B2"/>
    <w:rsid w:val="00AC3229"/>
    <w:rsid w:val="00AC49AF"/>
    <w:rsid w:val="00AC5B14"/>
    <w:rsid w:val="00AC5E43"/>
    <w:rsid w:val="00AC70FE"/>
    <w:rsid w:val="00AC7AC5"/>
    <w:rsid w:val="00AC7B75"/>
    <w:rsid w:val="00AD03CB"/>
    <w:rsid w:val="00AD064B"/>
    <w:rsid w:val="00AD15DF"/>
    <w:rsid w:val="00AD1CB5"/>
    <w:rsid w:val="00AD20FA"/>
    <w:rsid w:val="00AD266C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294E"/>
    <w:rsid w:val="00B349B6"/>
    <w:rsid w:val="00B35B1B"/>
    <w:rsid w:val="00B365FB"/>
    <w:rsid w:val="00B41BE9"/>
    <w:rsid w:val="00B424FC"/>
    <w:rsid w:val="00B42E5A"/>
    <w:rsid w:val="00B44818"/>
    <w:rsid w:val="00B45BB5"/>
    <w:rsid w:val="00B474A2"/>
    <w:rsid w:val="00B50061"/>
    <w:rsid w:val="00B51C15"/>
    <w:rsid w:val="00B5547B"/>
    <w:rsid w:val="00B57C78"/>
    <w:rsid w:val="00B64D95"/>
    <w:rsid w:val="00B65A8B"/>
    <w:rsid w:val="00B73316"/>
    <w:rsid w:val="00B7529E"/>
    <w:rsid w:val="00B75760"/>
    <w:rsid w:val="00B7620B"/>
    <w:rsid w:val="00B767D2"/>
    <w:rsid w:val="00B77444"/>
    <w:rsid w:val="00B80093"/>
    <w:rsid w:val="00B80C45"/>
    <w:rsid w:val="00B855E5"/>
    <w:rsid w:val="00B85852"/>
    <w:rsid w:val="00B85EE0"/>
    <w:rsid w:val="00B9016F"/>
    <w:rsid w:val="00B9136E"/>
    <w:rsid w:val="00B93CE0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45BE"/>
    <w:rsid w:val="00BB4DC1"/>
    <w:rsid w:val="00BC1A23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6B58"/>
    <w:rsid w:val="00C1083E"/>
    <w:rsid w:val="00C11156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6E3"/>
    <w:rsid w:val="00C3474E"/>
    <w:rsid w:val="00C3547B"/>
    <w:rsid w:val="00C36224"/>
    <w:rsid w:val="00C40746"/>
    <w:rsid w:val="00C425F8"/>
    <w:rsid w:val="00C43C73"/>
    <w:rsid w:val="00C445F7"/>
    <w:rsid w:val="00C463AF"/>
    <w:rsid w:val="00C469FE"/>
    <w:rsid w:val="00C47AD3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5443"/>
    <w:rsid w:val="00C80473"/>
    <w:rsid w:val="00C81952"/>
    <w:rsid w:val="00C82FFE"/>
    <w:rsid w:val="00C83CD0"/>
    <w:rsid w:val="00C84966"/>
    <w:rsid w:val="00C84FBB"/>
    <w:rsid w:val="00C9270C"/>
    <w:rsid w:val="00C928CD"/>
    <w:rsid w:val="00C9709E"/>
    <w:rsid w:val="00CA07A5"/>
    <w:rsid w:val="00CA1EF5"/>
    <w:rsid w:val="00CA4C50"/>
    <w:rsid w:val="00CA608A"/>
    <w:rsid w:val="00CA6CE5"/>
    <w:rsid w:val="00CB0F0C"/>
    <w:rsid w:val="00CB3077"/>
    <w:rsid w:val="00CB3A7D"/>
    <w:rsid w:val="00CB53BE"/>
    <w:rsid w:val="00CB7CDF"/>
    <w:rsid w:val="00CC155E"/>
    <w:rsid w:val="00CC21FD"/>
    <w:rsid w:val="00CC225A"/>
    <w:rsid w:val="00CC25E9"/>
    <w:rsid w:val="00CC2B4C"/>
    <w:rsid w:val="00CC3F40"/>
    <w:rsid w:val="00CC4348"/>
    <w:rsid w:val="00CC501D"/>
    <w:rsid w:val="00CC617E"/>
    <w:rsid w:val="00CD1471"/>
    <w:rsid w:val="00CD21A3"/>
    <w:rsid w:val="00CD2A1D"/>
    <w:rsid w:val="00CE0072"/>
    <w:rsid w:val="00CE145F"/>
    <w:rsid w:val="00CE1FEB"/>
    <w:rsid w:val="00CE51FA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D0108F"/>
    <w:rsid w:val="00D034CC"/>
    <w:rsid w:val="00D0382F"/>
    <w:rsid w:val="00D03B1B"/>
    <w:rsid w:val="00D046DE"/>
    <w:rsid w:val="00D0511F"/>
    <w:rsid w:val="00D11E73"/>
    <w:rsid w:val="00D15EAF"/>
    <w:rsid w:val="00D17C70"/>
    <w:rsid w:val="00D250CD"/>
    <w:rsid w:val="00D25256"/>
    <w:rsid w:val="00D32255"/>
    <w:rsid w:val="00D328EF"/>
    <w:rsid w:val="00D333F9"/>
    <w:rsid w:val="00D34A7F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29F2"/>
    <w:rsid w:val="00D5318E"/>
    <w:rsid w:val="00D5403E"/>
    <w:rsid w:val="00D56E6A"/>
    <w:rsid w:val="00D5728E"/>
    <w:rsid w:val="00D61B7B"/>
    <w:rsid w:val="00D621FD"/>
    <w:rsid w:val="00D62576"/>
    <w:rsid w:val="00D632C3"/>
    <w:rsid w:val="00D63465"/>
    <w:rsid w:val="00D63EDA"/>
    <w:rsid w:val="00D652A2"/>
    <w:rsid w:val="00D65EB8"/>
    <w:rsid w:val="00D7002C"/>
    <w:rsid w:val="00D72209"/>
    <w:rsid w:val="00D733B5"/>
    <w:rsid w:val="00D764D9"/>
    <w:rsid w:val="00D77CBE"/>
    <w:rsid w:val="00D819BE"/>
    <w:rsid w:val="00D87F2B"/>
    <w:rsid w:val="00D90235"/>
    <w:rsid w:val="00D91091"/>
    <w:rsid w:val="00D933F8"/>
    <w:rsid w:val="00D9499E"/>
    <w:rsid w:val="00D967AA"/>
    <w:rsid w:val="00DA16F1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3C3F"/>
    <w:rsid w:val="00DC4484"/>
    <w:rsid w:val="00DC5AD8"/>
    <w:rsid w:val="00DC5EFB"/>
    <w:rsid w:val="00DD0620"/>
    <w:rsid w:val="00DD1706"/>
    <w:rsid w:val="00DD1BD7"/>
    <w:rsid w:val="00DD1C45"/>
    <w:rsid w:val="00DD312C"/>
    <w:rsid w:val="00DD747E"/>
    <w:rsid w:val="00DE1551"/>
    <w:rsid w:val="00DE25D4"/>
    <w:rsid w:val="00DE38E7"/>
    <w:rsid w:val="00DE5A85"/>
    <w:rsid w:val="00DF24CD"/>
    <w:rsid w:val="00DF37A5"/>
    <w:rsid w:val="00DF4BF3"/>
    <w:rsid w:val="00DF5CBE"/>
    <w:rsid w:val="00DF5E3E"/>
    <w:rsid w:val="00DF5F61"/>
    <w:rsid w:val="00E01E93"/>
    <w:rsid w:val="00E034A7"/>
    <w:rsid w:val="00E03717"/>
    <w:rsid w:val="00E03965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6471"/>
    <w:rsid w:val="00E37E88"/>
    <w:rsid w:val="00E41C24"/>
    <w:rsid w:val="00E435EC"/>
    <w:rsid w:val="00E5126D"/>
    <w:rsid w:val="00E525CE"/>
    <w:rsid w:val="00E5315F"/>
    <w:rsid w:val="00E66792"/>
    <w:rsid w:val="00E667C3"/>
    <w:rsid w:val="00E66BA0"/>
    <w:rsid w:val="00E6767E"/>
    <w:rsid w:val="00E67863"/>
    <w:rsid w:val="00E71EDF"/>
    <w:rsid w:val="00E738B5"/>
    <w:rsid w:val="00E76C3E"/>
    <w:rsid w:val="00E77A0C"/>
    <w:rsid w:val="00E80B1A"/>
    <w:rsid w:val="00E80FFC"/>
    <w:rsid w:val="00E843A2"/>
    <w:rsid w:val="00E868DB"/>
    <w:rsid w:val="00E87E4B"/>
    <w:rsid w:val="00E926E0"/>
    <w:rsid w:val="00E97F65"/>
    <w:rsid w:val="00EA2268"/>
    <w:rsid w:val="00EA280C"/>
    <w:rsid w:val="00EA31F0"/>
    <w:rsid w:val="00EA4053"/>
    <w:rsid w:val="00EA53F1"/>
    <w:rsid w:val="00EB0AAD"/>
    <w:rsid w:val="00EB225C"/>
    <w:rsid w:val="00EC0B59"/>
    <w:rsid w:val="00EC335B"/>
    <w:rsid w:val="00EC3388"/>
    <w:rsid w:val="00EC42F2"/>
    <w:rsid w:val="00EC4C61"/>
    <w:rsid w:val="00EC766A"/>
    <w:rsid w:val="00EC7769"/>
    <w:rsid w:val="00ED0B47"/>
    <w:rsid w:val="00ED320D"/>
    <w:rsid w:val="00ED36F0"/>
    <w:rsid w:val="00ED61FA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4374"/>
    <w:rsid w:val="00F05DF1"/>
    <w:rsid w:val="00F06126"/>
    <w:rsid w:val="00F06A6F"/>
    <w:rsid w:val="00F07543"/>
    <w:rsid w:val="00F07768"/>
    <w:rsid w:val="00F100C0"/>
    <w:rsid w:val="00F10204"/>
    <w:rsid w:val="00F12867"/>
    <w:rsid w:val="00F12D82"/>
    <w:rsid w:val="00F14417"/>
    <w:rsid w:val="00F1463A"/>
    <w:rsid w:val="00F1524E"/>
    <w:rsid w:val="00F153F0"/>
    <w:rsid w:val="00F15DF3"/>
    <w:rsid w:val="00F161DE"/>
    <w:rsid w:val="00F209A9"/>
    <w:rsid w:val="00F26312"/>
    <w:rsid w:val="00F33353"/>
    <w:rsid w:val="00F34BFF"/>
    <w:rsid w:val="00F35439"/>
    <w:rsid w:val="00F436A9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4431"/>
    <w:rsid w:val="00F654D7"/>
    <w:rsid w:val="00F655ED"/>
    <w:rsid w:val="00F658B9"/>
    <w:rsid w:val="00F67B19"/>
    <w:rsid w:val="00F72B02"/>
    <w:rsid w:val="00F7343D"/>
    <w:rsid w:val="00F758F8"/>
    <w:rsid w:val="00F76FA1"/>
    <w:rsid w:val="00F83D91"/>
    <w:rsid w:val="00F84659"/>
    <w:rsid w:val="00F87DA8"/>
    <w:rsid w:val="00F91006"/>
    <w:rsid w:val="00F91D4B"/>
    <w:rsid w:val="00F9550A"/>
    <w:rsid w:val="00F9576B"/>
    <w:rsid w:val="00FA0240"/>
    <w:rsid w:val="00FA1A3C"/>
    <w:rsid w:val="00FA4499"/>
    <w:rsid w:val="00FA4D14"/>
    <w:rsid w:val="00FA5C1D"/>
    <w:rsid w:val="00FA70E6"/>
    <w:rsid w:val="00FA7175"/>
    <w:rsid w:val="00FB08F9"/>
    <w:rsid w:val="00FB2626"/>
    <w:rsid w:val="00FB5063"/>
    <w:rsid w:val="00FB66F8"/>
    <w:rsid w:val="00FC1ED0"/>
    <w:rsid w:val="00FC6165"/>
    <w:rsid w:val="00FD19DA"/>
    <w:rsid w:val="00FD1EFD"/>
    <w:rsid w:val="00FD5371"/>
    <w:rsid w:val="00FD7B4F"/>
    <w:rsid w:val="00FE0ACB"/>
    <w:rsid w:val="00FE3BA3"/>
    <w:rsid w:val="00FE60CC"/>
    <w:rsid w:val="00FE6866"/>
    <w:rsid w:val="00FF25B5"/>
    <w:rsid w:val="00FF3065"/>
    <w:rsid w:val="00FF3A65"/>
    <w:rsid w:val="00FF3C17"/>
    <w:rsid w:val="00FF524B"/>
    <w:rsid w:val="00FF55DE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61692-C5FF-4954-95FE-D5BB45E8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64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5</cp:revision>
  <cp:lastPrinted>2013-01-29T08:41:00Z</cp:lastPrinted>
  <dcterms:created xsi:type="dcterms:W3CDTF">2013-01-11T09:47:00Z</dcterms:created>
  <dcterms:modified xsi:type="dcterms:W3CDTF">2013-01-29T08:41:00Z</dcterms:modified>
</cp:coreProperties>
</file>